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Erweiterungsbau RealschulePlus Birkenfeld: Trockenbauarbeiten: abgehängte Decken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Trockenbauarbeiten: abgehängte Decken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